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96A57" w14:textId="77777777" w:rsidR="00B11B5B" w:rsidRDefault="00B11B5B" w:rsidP="00B11B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CHAMBERLEYN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5B316837" w14:textId="77777777" w:rsidR="00B11B5B" w:rsidRDefault="00B11B5B" w:rsidP="00B11B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Cutler.</w:t>
      </w:r>
    </w:p>
    <w:p w14:paraId="1177F34E" w14:textId="77777777" w:rsidR="00B11B5B" w:rsidRDefault="00B11B5B" w:rsidP="00B11B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BDAB56" w14:textId="77777777" w:rsidR="00B11B5B" w:rsidRDefault="00B11B5B" w:rsidP="00B11B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62DE55" w14:textId="77777777" w:rsidR="00B11B5B" w:rsidRDefault="00B11B5B" w:rsidP="00B11B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Armeston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 in a park, hunting and taking</w:t>
      </w:r>
    </w:p>
    <w:p w14:paraId="7FF81F6B" w14:textId="77777777" w:rsidR="00B11B5B" w:rsidRDefault="00B11B5B" w:rsidP="00B11B5B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animals against him,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Marssh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William Dawe of Little </w:t>
      </w:r>
      <w:proofErr w:type="spellStart"/>
      <w:r>
        <w:rPr>
          <w:rFonts w:ascii="Times New Roman" w:hAnsi="Times New Roman" w:cs="Times New Roman"/>
          <w:sz w:val="24"/>
          <w:szCs w:val="24"/>
        </w:rPr>
        <w:t>Bardfield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Essex(q.v.).</w:t>
      </w:r>
    </w:p>
    <w:p w14:paraId="6CDA4314" w14:textId="77777777" w:rsidR="00B11B5B" w:rsidRDefault="00B11B5B" w:rsidP="00B11B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91D9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https://waalt.uh.edu/index.php/CP40/589:_A-J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C4C562C" w14:textId="77777777" w:rsidR="00B11B5B" w:rsidRDefault="00B11B5B" w:rsidP="00B11B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928BDB" w14:textId="77777777" w:rsidR="00B11B5B" w:rsidRDefault="00B11B5B" w:rsidP="00B11B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0C4166" w14:textId="77777777" w:rsidR="00B11B5B" w:rsidRDefault="00B11B5B" w:rsidP="00B11B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June 2022</w:t>
      </w:r>
    </w:p>
    <w:p w14:paraId="22B6D86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F1718" w14:textId="77777777" w:rsidR="00B11B5B" w:rsidRDefault="00B11B5B" w:rsidP="009139A6">
      <w:r>
        <w:separator/>
      </w:r>
    </w:p>
  </w:endnote>
  <w:endnote w:type="continuationSeparator" w:id="0">
    <w:p w14:paraId="7B1F4CAE" w14:textId="77777777" w:rsidR="00B11B5B" w:rsidRDefault="00B11B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942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B718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012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83FA1" w14:textId="77777777" w:rsidR="00B11B5B" w:rsidRDefault="00B11B5B" w:rsidP="009139A6">
      <w:r>
        <w:separator/>
      </w:r>
    </w:p>
  </w:footnote>
  <w:footnote w:type="continuationSeparator" w:id="0">
    <w:p w14:paraId="49D86CD9" w14:textId="77777777" w:rsidR="00B11B5B" w:rsidRDefault="00B11B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B53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5AE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1D0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B5B"/>
    <w:rsid w:val="000666E0"/>
    <w:rsid w:val="002510B7"/>
    <w:rsid w:val="005C130B"/>
    <w:rsid w:val="00826F5C"/>
    <w:rsid w:val="009139A6"/>
    <w:rsid w:val="009448BB"/>
    <w:rsid w:val="00A3176C"/>
    <w:rsid w:val="00AE65F8"/>
    <w:rsid w:val="00B11B5B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20855"/>
  <w15:chartTrackingRefBased/>
  <w15:docId w15:val="{D8977A96-668B-4EF6-BF98-47955C414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11B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89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2022-06-21T08:42:00Z</dcterms:created>
  <dcterms:modified xsi:type="dcterms:W3CDTF">2022-06-21T08:42:00Z</dcterms:modified>
</cp:coreProperties>
</file>